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  <w:bookmarkStart w:id="0" w:name="_GoBack"/>
      <w:bookmarkEnd w:id="0"/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A22D60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4033A9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368BF" w:rsidRDefault="00653AC6" w:rsidP="00A35987">
      <w:pPr>
        <w:tabs>
          <w:tab w:val="left" w:pos="567"/>
        </w:tabs>
        <w:spacing w:before="240" w:after="1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02D8C" w:rsidRPr="00775AFF" w:rsidTr="005A4C5F">
        <w:tc>
          <w:tcPr>
            <w:tcW w:w="371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4033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202D8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 w:rsidR="00202D8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Pr="00B81EE2" w:rsidRDefault="00496CAE" w:rsidP="0004408E">
      <w:pPr>
        <w:pStyle w:val="FootnoteText"/>
        <w:spacing w:after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182875" w:rsidRPr="00A35987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37F" w:rsidRDefault="006C237F">
      <w:r>
        <w:separator/>
      </w:r>
    </w:p>
  </w:endnote>
  <w:endnote w:type="continuationSeparator" w:id="0">
    <w:p w:rsidR="006C237F" w:rsidRDefault="006C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37F" w:rsidRDefault="006C237F">
      <w:r>
        <w:separator/>
      </w:r>
    </w:p>
  </w:footnote>
  <w:footnote w:type="continuationSeparator" w:id="0">
    <w:p w:rsidR="006C237F" w:rsidRDefault="006C2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59E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2759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202D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2759E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2759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202D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08E"/>
    <w:rsid w:val="000510DF"/>
    <w:rsid w:val="00055E87"/>
    <w:rsid w:val="00060446"/>
    <w:rsid w:val="00061DAA"/>
    <w:rsid w:val="00076886"/>
    <w:rsid w:val="000828FB"/>
    <w:rsid w:val="00082F76"/>
    <w:rsid w:val="000903B2"/>
    <w:rsid w:val="00094BDC"/>
    <w:rsid w:val="000A054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330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2D8C"/>
    <w:rsid w:val="00207416"/>
    <w:rsid w:val="0022759E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24125"/>
    <w:rsid w:val="0032728D"/>
    <w:rsid w:val="00332EFE"/>
    <w:rsid w:val="003442D0"/>
    <w:rsid w:val="00362CA3"/>
    <w:rsid w:val="00367123"/>
    <w:rsid w:val="00385F9D"/>
    <w:rsid w:val="003C1567"/>
    <w:rsid w:val="003C507F"/>
    <w:rsid w:val="003D079B"/>
    <w:rsid w:val="003F2C9C"/>
    <w:rsid w:val="003F35B6"/>
    <w:rsid w:val="0040051C"/>
    <w:rsid w:val="004033A9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67ECD"/>
    <w:rsid w:val="00674396"/>
    <w:rsid w:val="006761C4"/>
    <w:rsid w:val="00695122"/>
    <w:rsid w:val="006B52E9"/>
    <w:rsid w:val="006C237F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22D60"/>
    <w:rsid w:val="00A30BA2"/>
    <w:rsid w:val="00A35987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90A91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7441F-8CC0-4972-BB6D-93372D247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73</TotalTime>
  <Pages>4</Pages>
  <Words>1746</Words>
  <Characters>7505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2018-12-26T02:41:00Z</dcterms:modified>
</cp:coreProperties>
</file>